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BA4" w:rsidRDefault="00BD6BA4" w:rsidP="00120ACE">
      <w:pPr>
        <w:rPr>
          <w:sz w:val="28"/>
          <w:szCs w:val="28"/>
        </w:rPr>
      </w:pPr>
    </w:p>
    <w:p w:rsidR="00BD6BA4" w:rsidRDefault="00BD6BA4" w:rsidP="00120ACE">
      <w:pPr>
        <w:rPr>
          <w:sz w:val="28"/>
          <w:szCs w:val="28"/>
        </w:rPr>
      </w:pPr>
    </w:p>
    <w:p w:rsidR="00BD6BA4" w:rsidRDefault="00BD6BA4" w:rsidP="00E135BF">
      <w:pPr>
        <w:jc w:val="center"/>
        <w:rPr>
          <w:sz w:val="28"/>
          <w:szCs w:val="28"/>
        </w:rPr>
      </w:pPr>
      <w:r>
        <w:rPr>
          <w:sz w:val="28"/>
          <w:szCs w:val="28"/>
        </w:rPr>
        <w:t>ИЗВЕЩЕНИЕ</w:t>
      </w:r>
    </w:p>
    <w:p w:rsidR="00BD6BA4" w:rsidRDefault="00BD6BA4" w:rsidP="00E135BF">
      <w:pPr>
        <w:jc w:val="center"/>
        <w:rPr>
          <w:sz w:val="28"/>
          <w:szCs w:val="28"/>
        </w:rPr>
      </w:pPr>
    </w:p>
    <w:p w:rsidR="00BD6BA4" w:rsidRDefault="00BD6BA4" w:rsidP="006D1982">
      <w:pPr>
        <w:tabs>
          <w:tab w:val="left" w:pos="4298"/>
        </w:tabs>
        <w:spacing w:line="276" w:lineRule="auto"/>
        <w:jc w:val="both"/>
        <w:rPr>
          <w:sz w:val="28"/>
          <w:szCs w:val="28"/>
        </w:rPr>
      </w:pPr>
      <w:r w:rsidRPr="00A92E48">
        <w:rPr>
          <w:rFonts w:ascii="Arial" w:hAnsi="Arial" w:cs="Arial"/>
          <w:color w:val="000000"/>
          <w:sz w:val="13"/>
          <w:szCs w:val="13"/>
          <w:shd w:val="clear" w:color="auto" w:fill="FFFFFF"/>
        </w:rPr>
        <w:t xml:space="preserve">                 </w:t>
      </w:r>
      <w:r w:rsidRPr="00A92E48">
        <w:rPr>
          <w:color w:val="000000"/>
          <w:sz w:val="28"/>
          <w:szCs w:val="28"/>
          <w:shd w:val="clear" w:color="auto" w:fill="FFFFFF"/>
        </w:rPr>
        <w:t>На основании решения Управления Федеральной антимонопольной службы по Ставропольскому краю от 19.07.2017 года № 66-18.1-2017, аннулирова</w:t>
      </w:r>
      <w:r>
        <w:rPr>
          <w:color w:val="000000"/>
          <w:sz w:val="28"/>
          <w:szCs w:val="28"/>
          <w:shd w:val="clear" w:color="auto" w:fill="FFFFFF"/>
        </w:rPr>
        <w:t xml:space="preserve">ть </w:t>
      </w:r>
      <w:r w:rsidRPr="00A92E48">
        <w:rPr>
          <w:color w:val="000000"/>
          <w:sz w:val="28"/>
          <w:szCs w:val="28"/>
          <w:shd w:val="clear" w:color="auto" w:fill="FFFFFF"/>
        </w:rPr>
        <w:t>открыт</w:t>
      </w:r>
      <w:r>
        <w:rPr>
          <w:color w:val="000000"/>
          <w:sz w:val="28"/>
          <w:szCs w:val="28"/>
          <w:shd w:val="clear" w:color="auto" w:fill="FFFFFF"/>
        </w:rPr>
        <w:t>ый конкурс</w:t>
      </w:r>
      <w:r w:rsidRPr="00A92E48">
        <w:rPr>
          <w:color w:val="000000"/>
          <w:sz w:val="28"/>
          <w:szCs w:val="28"/>
          <w:shd w:val="clear" w:color="auto" w:fill="FFFFFF"/>
        </w:rPr>
        <w:t xml:space="preserve"> на право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A92E48">
        <w:rPr>
          <w:color w:val="000000"/>
          <w:sz w:val="28"/>
          <w:szCs w:val="28"/>
          <w:shd w:val="clear" w:color="auto" w:fill="FFFFFF"/>
        </w:rPr>
        <w:t xml:space="preserve">получения свидетельства об осуществлении перевозок по маршрутам регулярных перевозок на территории Минераловодского городского </w:t>
      </w:r>
      <w:r w:rsidRPr="00A92E48">
        <w:rPr>
          <w:color w:val="000000"/>
          <w:sz w:val="28"/>
          <w:szCs w:val="28"/>
        </w:rPr>
        <w:t>округа</w:t>
      </w:r>
      <w:r>
        <w:rPr>
          <w:sz w:val="28"/>
          <w:szCs w:val="28"/>
        </w:rPr>
        <w:t xml:space="preserve"> по лотам № 1,2,3, проводимый на основании распоряжения администрации Минераловодского городского округа № 218-Р от 06.06.2017 года.</w:t>
      </w:r>
    </w:p>
    <w:p w:rsidR="00BD6BA4" w:rsidRDefault="00BD6BA4" w:rsidP="006D1982">
      <w:pPr>
        <w:tabs>
          <w:tab w:val="left" w:pos="4298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Администрация МГО       </w:t>
      </w:r>
    </w:p>
    <w:p w:rsidR="00BD6BA4" w:rsidRPr="008A03AC" w:rsidRDefault="00BD6BA4" w:rsidP="006D1982">
      <w:pPr>
        <w:tabs>
          <w:tab w:val="left" w:pos="4298"/>
        </w:tabs>
        <w:spacing w:line="276" w:lineRule="auto"/>
        <w:jc w:val="both"/>
        <w:rPr>
          <w:color w:val="555555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                                                                  </w:t>
      </w:r>
    </w:p>
    <w:sectPr w:rsidR="00BD6BA4" w:rsidRPr="008A03AC" w:rsidSect="009F6473">
      <w:pgSz w:w="11906" w:h="16838"/>
      <w:pgMar w:top="851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C613D"/>
    <w:multiLevelType w:val="hybridMultilevel"/>
    <w:tmpl w:val="6D689A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34F4D87"/>
    <w:multiLevelType w:val="hybridMultilevel"/>
    <w:tmpl w:val="470623D4"/>
    <w:lvl w:ilvl="0" w:tplc="1218AA5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D715ED2"/>
    <w:multiLevelType w:val="hybridMultilevel"/>
    <w:tmpl w:val="31F29CCA"/>
    <w:lvl w:ilvl="0" w:tplc="CAD2541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45807F75"/>
    <w:multiLevelType w:val="hybridMultilevel"/>
    <w:tmpl w:val="470623D4"/>
    <w:lvl w:ilvl="0" w:tplc="1218AA5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43BDA"/>
    <w:rsid w:val="00025C36"/>
    <w:rsid w:val="00051CCF"/>
    <w:rsid w:val="00063EBF"/>
    <w:rsid w:val="00080EE8"/>
    <w:rsid w:val="00084AC7"/>
    <w:rsid w:val="0009083E"/>
    <w:rsid w:val="000C3398"/>
    <w:rsid w:val="000D3E54"/>
    <w:rsid w:val="000E60B5"/>
    <w:rsid w:val="000F4EFC"/>
    <w:rsid w:val="00104332"/>
    <w:rsid w:val="00120ACE"/>
    <w:rsid w:val="001353E2"/>
    <w:rsid w:val="00136EF9"/>
    <w:rsid w:val="00152C49"/>
    <w:rsid w:val="00200B90"/>
    <w:rsid w:val="00204EE2"/>
    <w:rsid w:val="002A6ACF"/>
    <w:rsid w:val="002E0B21"/>
    <w:rsid w:val="002E69B8"/>
    <w:rsid w:val="002E7296"/>
    <w:rsid w:val="00394465"/>
    <w:rsid w:val="00436721"/>
    <w:rsid w:val="00443BDA"/>
    <w:rsid w:val="00454F74"/>
    <w:rsid w:val="00467244"/>
    <w:rsid w:val="00475E9E"/>
    <w:rsid w:val="004A3354"/>
    <w:rsid w:val="004B3F31"/>
    <w:rsid w:val="004B6E6F"/>
    <w:rsid w:val="004C52E1"/>
    <w:rsid w:val="00514405"/>
    <w:rsid w:val="00527E2A"/>
    <w:rsid w:val="005748B3"/>
    <w:rsid w:val="00667EC6"/>
    <w:rsid w:val="006828EF"/>
    <w:rsid w:val="006A1AA2"/>
    <w:rsid w:val="006B1B55"/>
    <w:rsid w:val="006B44A7"/>
    <w:rsid w:val="006C04C9"/>
    <w:rsid w:val="006D1982"/>
    <w:rsid w:val="007A3B23"/>
    <w:rsid w:val="007C44E4"/>
    <w:rsid w:val="008317CC"/>
    <w:rsid w:val="008563A7"/>
    <w:rsid w:val="008A03AC"/>
    <w:rsid w:val="008A395D"/>
    <w:rsid w:val="008C366C"/>
    <w:rsid w:val="008F4C51"/>
    <w:rsid w:val="00903474"/>
    <w:rsid w:val="00952384"/>
    <w:rsid w:val="009770AB"/>
    <w:rsid w:val="009B4F90"/>
    <w:rsid w:val="009F6473"/>
    <w:rsid w:val="00A70AE4"/>
    <w:rsid w:val="00A74E9D"/>
    <w:rsid w:val="00A92E48"/>
    <w:rsid w:val="00A97922"/>
    <w:rsid w:val="00AA23B0"/>
    <w:rsid w:val="00AA3BBF"/>
    <w:rsid w:val="00AE6071"/>
    <w:rsid w:val="00B10B13"/>
    <w:rsid w:val="00B54297"/>
    <w:rsid w:val="00B57E5A"/>
    <w:rsid w:val="00B65F29"/>
    <w:rsid w:val="00B70299"/>
    <w:rsid w:val="00BB2788"/>
    <w:rsid w:val="00BB2B04"/>
    <w:rsid w:val="00BD0A40"/>
    <w:rsid w:val="00BD6BA4"/>
    <w:rsid w:val="00BF67EE"/>
    <w:rsid w:val="00C52445"/>
    <w:rsid w:val="00C62334"/>
    <w:rsid w:val="00C92B2E"/>
    <w:rsid w:val="00CA6BC3"/>
    <w:rsid w:val="00CC2A93"/>
    <w:rsid w:val="00CF7BED"/>
    <w:rsid w:val="00D218CE"/>
    <w:rsid w:val="00D87C42"/>
    <w:rsid w:val="00D96739"/>
    <w:rsid w:val="00DC25D5"/>
    <w:rsid w:val="00DD00EC"/>
    <w:rsid w:val="00DE2D5C"/>
    <w:rsid w:val="00E107CD"/>
    <w:rsid w:val="00E135BF"/>
    <w:rsid w:val="00E23567"/>
    <w:rsid w:val="00E31AA8"/>
    <w:rsid w:val="00E37BA3"/>
    <w:rsid w:val="00E438D3"/>
    <w:rsid w:val="00E66DDB"/>
    <w:rsid w:val="00EC2C52"/>
    <w:rsid w:val="00EC540B"/>
    <w:rsid w:val="00EE60AC"/>
    <w:rsid w:val="00F3079C"/>
    <w:rsid w:val="00F63300"/>
    <w:rsid w:val="00F678C3"/>
    <w:rsid w:val="00F93258"/>
    <w:rsid w:val="00FA62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3BDA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443BDA"/>
    <w:pPr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customStyle="1" w:styleId="ConsPlusNonformat">
    <w:name w:val="ConsPlusNonformat"/>
    <w:uiPriority w:val="99"/>
    <w:rsid w:val="00443BDA"/>
    <w:pPr>
      <w:widowControl w:val="0"/>
      <w:suppressAutoHyphens/>
      <w:autoSpaceDE w:val="0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ListParagraph">
    <w:name w:val="List Paragraph"/>
    <w:basedOn w:val="Normal"/>
    <w:uiPriority w:val="99"/>
    <w:qFormat/>
    <w:rsid w:val="00443BD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AA3BB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A3BBF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449</TotalTime>
  <Pages>1</Pages>
  <Words>96</Words>
  <Characters>552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</dc:creator>
  <cp:keywords/>
  <dc:description/>
  <cp:lastModifiedBy>А.М.А</cp:lastModifiedBy>
  <cp:revision>62</cp:revision>
  <cp:lastPrinted>2017-09-26T08:24:00Z</cp:lastPrinted>
  <dcterms:created xsi:type="dcterms:W3CDTF">2016-09-30T08:44:00Z</dcterms:created>
  <dcterms:modified xsi:type="dcterms:W3CDTF">2017-09-26T09:58:00Z</dcterms:modified>
</cp:coreProperties>
</file>